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04F" w:rsidRDefault="0073604F" w:rsidP="00736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PYKEBOURNE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73604F" w:rsidRDefault="0073604F" w:rsidP="00736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Vintner.</w:t>
      </w:r>
    </w:p>
    <w:p w:rsidR="0073604F" w:rsidRDefault="0073604F" w:rsidP="007360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04F" w:rsidRDefault="0073604F" w:rsidP="007360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04F" w:rsidRDefault="0073604F" w:rsidP="00736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William Lyef, clerk(q.v.), brought a plaint of debt against him.</w:t>
      </w:r>
    </w:p>
    <w:p w:rsidR="0073604F" w:rsidRDefault="0073604F" w:rsidP="00736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73604F" w:rsidRDefault="0073604F" w:rsidP="0073604F">
      <w:pPr>
        <w:pStyle w:val="NoSpacing"/>
        <w:tabs>
          <w:tab w:val="left" w:pos="14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3604F" w:rsidRDefault="0073604F" w:rsidP="007360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04F" w:rsidRDefault="0073604F" w:rsidP="007360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04F" w:rsidRDefault="0073604F" w:rsidP="00564E3C">
      <w:pPr>
        <w:spacing w:after="0" w:line="240" w:lineRule="auto"/>
      </w:pPr>
      <w:r>
        <w:separator/>
      </w:r>
    </w:p>
  </w:endnote>
  <w:endnote w:type="continuationSeparator" w:id="0">
    <w:p w:rsidR="0073604F" w:rsidRDefault="0073604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3604F">
      <w:rPr>
        <w:rFonts w:ascii="Times New Roman" w:hAnsi="Times New Roman" w:cs="Times New Roman"/>
        <w:noProof/>
        <w:sz w:val="24"/>
        <w:szCs w:val="24"/>
      </w:rPr>
      <w:t>11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04F" w:rsidRDefault="0073604F" w:rsidP="00564E3C">
      <w:pPr>
        <w:spacing w:after="0" w:line="240" w:lineRule="auto"/>
      </w:pPr>
      <w:r>
        <w:separator/>
      </w:r>
    </w:p>
  </w:footnote>
  <w:footnote w:type="continuationSeparator" w:id="0">
    <w:p w:rsidR="0073604F" w:rsidRDefault="0073604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04F"/>
    <w:rsid w:val="00372DC6"/>
    <w:rsid w:val="00564E3C"/>
    <w:rsid w:val="0064591D"/>
    <w:rsid w:val="0073604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2997F9-BC38-4326-8416-B9A755EB4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736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2015-11-11T21:33:00Z</dcterms:created>
  <dcterms:modified xsi:type="dcterms:W3CDTF">2015-11-11T21:34:00Z</dcterms:modified>
</cp:coreProperties>
</file>